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0BA" w:rsidRPr="00DB70BA" w:rsidRDefault="00F10963" w:rsidP="00DB70BA">
      <w:pPr>
        <w:pStyle w:val="a7"/>
        <w:jc w:val="center"/>
      </w:pPr>
      <w:r>
        <w:t>Перечень</w:t>
      </w:r>
      <w:r w:rsidR="00DB70BA" w:rsidRPr="00DB70BA">
        <w:t xml:space="preserve"> мероприятий по улучшению условий труда</w:t>
      </w:r>
      <w:r>
        <w:t xml:space="preserve"> по результатам специальной оценки условий труда</w:t>
      </w:r>
    </w:p>
    <w:p w:rsidR="00B3448B" w:rsidRPr="00AA236D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AA236D" w:rsidRPr="00AA236D">
          <w:rPr>
            <w:rStyle w:val="a9"/>
          </w:rPr>
          <w:t xml:space="preserve"> Акционерное общество "Енисейское речное пароходство"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F81844" w:rsidRPr="00AF49A3" w:rsidTr="000D32F5">
        <w:trPr>
          <w:jc w:val="center"/>
        </w:trPr>
        <w:tc>
          <w:tcPr>
            <w:tcW w:w="15563" w:type="dxa"/>
            <w:gridSpan w:val="6"/>
            <w:vAlign w:val="center"/>
          </w:tcPr>
          <w:p w:rsidR="00F81844" w:rsidRPr="00063DF1" w:rsidRDefault="00F81844" w:rsidP="00F81844">
            <w:pPr>
              <w:pStyle w:val="aa"/>
            </w:pPr>
            <w:r>
              <w:rPr>
                <w:b/>
                <w:i/>
              </w:rPr>
              <w:t xml:space="preserve">Филиал АО «ЕРП» </w:t>
            </w:r>
            <w:proofErr w:type="spellStart"/>
            <w:r>
              <w:rPr>
                <w:b/>
                <w:i/>
              </w:rPr>
              <w:t>Подтесовская</w:t>
            </w:r>
            <w:proofErr w:type="spellEnd"/>
            <w:r>
              <w:rPr>
                <w:b/>
                <w:i/>
              </w:rPr>
              <w:t xml:space="preserve"> ремонтно-эксплуатационная база флота</w:t>
            </w:r>
          </w:p>
        </w:tc>
      </w:tr>
      <w:tr w:rsidR="00AA236D" w:rsidRPr="00AF49A3" w:rsidTr="008B4051">
        <w:trPr>
          <w:jc w:val="center"/>
        </w:trPr>
        <w:tc>
          <w:tcPr>
            <w:tcW w:w="3049" w:type="dxa"/>
            <w:vAlign w:val="center"/>
          </w:tcPr>
          <w:p w:rsidR="00AA236D" w:rsidRPr="00AA236D" w:rsidRDefault="00AA236D" w:rsidP="00AA236D">
            <w:pPr>
              <w:pStyle w:val="aa"/>
              <w:rPr>
                <w:i/>
              </w:rPr>
            </w:pPr>
            <w:proofErr w:type="spellStart"/>
            <w:r>
              <w:rPr>
                <w:i/>
              </w:rPr>
              <w:t>автогараж</w:t>
            </w:r>
            <w:proofErr w:type="spellEnd"/>
          </w:p>
        </w:tc>
        <w:tc>
          <w:tcPr>
            <w:tcW w:w="3686" w:type="dxa"/>
            <w:vAlign w:val="center"/>
          </w:tcPr>
          <w:p w:rsidR="00AA236D" w:rsidRPr="00063DF1" w:rsidRDefault="00AA236D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AA236D" w:rsidRPr="00063DF1" w:rsidRDefault="00AA236D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AA236D" w:rsidRPr="00063DF1" w:rsidRDefault="00AA236D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AA236D" w:rsidRPr="00063DF1" w:rsidRDefault="00AA236D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AA236D" w:rsidRPr="00063DF1" w:rsidRDefault="00AA236D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jc w:val="left"/>
            </w:pPr>
            <w:r>
              <w:t>21.11-Подт. Тракторист</w:t>
            </w:r>
          </w:p>
        </w:tc>
        <w:tc>
          <w:tcPr>
            <w:tcW w:w="3686" w:type="dxa"/>
            <w:vAlign w:val="center"/>
          </w:tcPr>
          <w:p w:rsidR="00FE2755" w:rsidRPr="00063DF1" w:rsidRDefault="00FE2755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FE2755" w:rsidRPr="00063DF1" w:rsidRDefault="00FE2755" w:rsidP="000B14A2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FE2755" w:rsidRPr="00063DF1" w:rsidRDefault="00FE2755" w:rsidP="000B14A2">
            <w:pPr>
              <w:pStyle w:val="aa"/>
            </w:pPr>
            <w:r>
              <w:t>постоянно в течение года</w:t>
            </w:r>
          </w:p>
        </w:tc>
        <w:tc>
          <w:tcPr>
            <w:tcW w:w="3294" w:type="dxa"/>
            <w:vAlign w:val="center"/>
          </w:tcPr>
          <w:p w:rsidR="00FE2755" w:rsidRDefault="00FE2755" w:rsidP="000B14A2">
            <w:pPr>
              <w:pStyle w:val="aa"/>
            </w:pPr>
            <w:r>
              <w:t>служба по  персоналу и социальной политике,</w:t>
            </w:r>
          </w:p>
          <w:p w:rsidR="00FE2755" w:rsidRDefault="00FE2755" w:rsidP="000B14A2">
            <w:pPr>
              <w:pStyle w:val="aa"/>
            </w:pPr>
            <w:r>
              <w:t>начальник гаража</w:t>
            </w:r>
            <w:r w:rsidR="00E1254D">
              <w:t>,</w:t>
            </w:r>
          </w:p>
          <w:p w:rsidR="00FE2755" w:rsidRDefault="00FE2755" w:rsidP="000B14A2">
            <w:pPr>
              <w:pStyle w:val="aa"/>
            </w:pPr>
            <w:r>
              <w:t>отдел  охраны труда, промышле</w:t>
            </w:r>
            <w:r>
              <w:t>н</w:t>
            </w:r>
            <w:r>
              <w:t>ной и экологической безопасности</w:t>
            </w: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E2755" w:rsidRDefault="00FE2755" w:rsidP="000B14A2">
            <w:pPr>
              <w:pStyle w:val="aa"/>
            </w:pPr>
          </w:p>
        </w:tc>
        <w:tc>
          <w:tcPr>
            <w:tcW w:w="1384" w:type="dxa"/>
            <w:vAlign w:val="center"/>
          </w:tcPr>
          <w:p w:rsidR="00FE2755" w:rsidRPr="00063DF1" w:rsidRDefault="00FE2755" w:rsidP="000B14A2">
            <w:pPr>
              <w:pStyle w:val="aa"/>
            </w:pPr>
          </w:p>
        </w:tc>
        <w:tc>
          <w:tcPr>
            <w:tcW w:w="3294" w:type="dxa"/>
            <w:vAlign w:val="center"/>
          </w:tcPr>
          <w:p w:rsidR="00FE2755" w:rsidRPr="00063DF1" w:rsidRDefault="00FE2755" w:rsidP="000B14A2">
            <w:pPr>
              <w:pStyle w:val="aa"/>
            </w:pP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rPr>
                <w:i/>
              </w:rPr>
            </w:pPr>
            <w:r>
              <w:rPr>
                <w:i/>
              </w:rPr>
              <w:t>Василий Суриков (01), пр. Р-77 (грузовой, наливной)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E2755" w:rsidRDefault="00FE2755" w:rsidP="000B14A2">
            <w:pPr>
              <w:pStyle w:val="aa"/>
            </w:pPr>
          </w:p>
        </w:tc>
        <w:tc>
          <w:tcPr>
            <w:tcW w:w="1384" w:type="dxa"/>
            <w:vAlign w:val="center"/>
          </w:tcPr>
          <w:p w:rsidR="00FE2755" w:rsidRPr="00063DF1" w:rsidRDefault="00FE2755" w:rsidP="000B14A2">
            <w:pPr>
              <w:pStyle w:val="aa"/>
            </w:pPr>
          </w:p>
        </w:tc>
        <w:tc>
          <w:tcPr>
            <w:tcW w:w="3294" w:type="dxa"/>
            <w:vAlign w:val="center"/>
          </w:tcPr>
          <w:p w:rsidR="00FE2755" w:rsidRPr="00063DF1" w:rsidRDefault="00FE2755" w:rsidP="000B14A2">
            <w:pPr>
              <w:pStyle w:val="aa"/>
            </w:pP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jc w:val="left"/>
            </w:pPr>
            <w:r>
              <w:t>11.01-фл</w:t>
            </w:r>
            <w:proofErr w:type="gramStart"/>
            <w:r>
              <w:t>.П</w:t>
            </w:r>
            <w:proofErr w:type="gramEnd"/>
            <w:r>
              <w:t>одт. Первый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FE2755" w:rsidRDefault="00FE2755" w:rsidP="000B14A2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FE2755" w:rsidRPr="00063DF1" w:rsidRDefault="00FE2755" w:rsidP="000B14A2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FE2755" w:rsidRPr="007F7923" w:rsidRDefault="00FE2755" w:rsidP="000B14A2">
            <w:pPr>
              <w:pStyle w:val="aa"/>
            </w:pPr>
            <w:r w:rsidRPr="007F7923">
              <w:t>командир  судна,</w:t>
            </w:r>
          </w:p>
          <w:p w:rsidR="00E1254D" w:rsidRDefault="00FE2755" w:rsidP="000B14A2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FE2755" w:rsidRPr="007F7923" w:rsidRDefault="00FE2755" w:rsidP="000B14A2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rPr>
                <w:i/>
              </w:rPr>
            </w:pPr>
            <w:r>
              <w:rPr>
                <w:i/>
              </w:rPr>
              <w:t>Плотовод-622 (53), пр</w:t>
            </w:r>
            <w:proofErr w:type="gramStart"/>
            <w:r>
              <w:rPr>
                <w:i/>
              </w:rPr>
              <w:t>.Р</w:t>
            </w:r>
            <w:proofErr w:type="gramEnd"/>
            <w:r>
              <w:rPr>
                <w:i/>
              </w:rPr>
              <w:t>-33 (буксир-толкач)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E2755" w:rsidRDefault="00FE2755" w:rsidP="000B14A2">
            <w:pPr>
              <w:pStyle w:val="aa"/>
            </w:pPr>
          </w:p>
        </w:tc>
        <w:tc>
          <w:tcPr>
            <w:tcW w:w="1384" w:type="dxa"/>
            <w:vAlign w:val="center"/>
          </w:tcPr>
          <w:p w:rsidR="00FE2755" w:rsidRPr="00063DF1" w:rsidRDefault="00FE2755" w:rsidP="000B14A2">
            <w:pPr>
              <w:pStyle w:val="aa"/>
            </w:pPr>
          </w:p>
        </w:tc>
        <w:tc>
          <w:tcPr>
            <w:tcW w:w="3294" w:type="dxa"/>
            <w:vAlign w:val="center"/>
          </w:tcPr>
          <w:p w:rsidR="00FE2755" w:rsidRPr="00063DF1" w:rsidRDefault="00FE2755" w:rsidP="000B14A2">
            <w:pPr>
              <w:pStyle w:val="aa"/>
            </w:pP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jc w:val="left"/>
            </w:pPr>
            <w:r>
              <w:t>04.53-фл</w:t>
            </w:r>
            <w:proofErr w:type="gramStart"/>
            <w:r>
              <w:t>.П</w:t>
            </w:r>
            <w:proofErr w:type="gramEnd"/>
            <w:r>
              <w:t>одт. Третий помо</w:t>
            </w:r>
            <w:r>
              <w:t>щ</w:t>
            </w:r>
            <w:r>
              <w:t>ник капитана - третий помощник механика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FE2755" w:rsidRDefault="00FE2755" w:rsidP="000B14A2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FE2755" w:rsidRPr="00063DF1" w:rsidRDefault="00FE2755" w:rsidP="000B14A2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FE2755" w:rsidRPr="007F7923" w:rsidRDefault="00FE2755" w:rsidP="000B14A2">
            <w:pPr>
              <w:pStyle w:val="aa"/>
            </w:pPr>
            <w:r w:rsidRPr="007F7923">
              <w:t>командир  судна,</w:t>
            </w:r>
          </w:p>
          <w:p w:rsidR="00E1254D" w:rsidRDefault="00FE2755" w:rsidP="000B14A2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FE2755" w:rsidRPr="007F7923" w:rsidRDefault="00FE2755" w:rsidP="00E1254D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jc w:val="left"/>
            </w:pPr>
            <w:r>
              <w:t>06.53-фл</w:t>
            </w:r>
            <w:proofErr w:type="gramStart"/>
            <w:r>
              <w:t>.П</w:t>
            </w:r>
            <w:proofErr w:type="gramEnd"/>
            <w:r>
              <w:t>одт. Моторист-рулевой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FE2755" w:rsidRDefault="00FE2755" w:rsidP="000B14A2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FE2755" w:rsidRPr="00063DF1" w:rsidRDefault="00FE2755" w:rsidP="000B14A2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FE2755" w:rsidRPr="007F7923" w:rsidRDefault="00FE2755" w:rsidP="000B14A2">
            <w:pPr>
              <w:pStyle w:val="aa"/>
            </w:pPr>
            <w:r w:rsidRPr="007F7923">
              <w:t>командир  судна,</w:t>
            </w:r>
          </w:p>
          <w:p w:rsidR="00E1254D" w:rsidRDefault="00FE2755" w:rsidP="000B14A2">
            <w:pPr>
              <w:pStyle w:val="aa"/>
            </w:pPr>
            <w:r w:rsidRPr="007F7923">
              <w:t xml:space="preserve">начальник отдела охраны труда промышленной и экологической безопасности, </w:t>
            </w:r>
          </w:p>
          <w:p w:rsidR="00FE2755" w:rsidRPr="007F7923" w:rsidRDefault="00FE2755" w:rsidP="000B14A2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rPr>
                <w:i/>
              </w:rPr>
            </w:pPr>
            <w:r>
              <w:rPr>
                <w:i/>
              </w:rPr>
              <w:t>РТ-694 (57), пр. 1741 (буксир-толкач)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E2755" w:rsidRDefault="00FE2755" w:rsidP="000B14A2">
            <w:pPr>
              <w:pStyle w:val="aa"/>
            </w:pPr>
          </w:p>
        </w:tc>
        <w:tc>
          <w:tcPr>
            <w:tcW w:w="1384" w:type="dxa"/>
            <w:vAlign w:val="center"/>
          </w:tcPr>
          <w:p w:rsidR="00FE2755" w:rsidRPr="00063DF1" w:rsidRDefault="00FE2755" w:rsidP="000B14A2">
            <w:pPr>
              <w:pStyle w:val="aa"/>
            </w:pPr>
          </w:p>
        </w:tc>
        <w:tc>
          <w:tcPr>
            <w:tcW w:w="3294" w:type="dxa"/>
            <w:vAlign w:val="center"/>
          </w:tcPr>
          <w:p w:rsidR="00FE2755" w:rsidRPr="00063DF1" w:rsidRDefault="00FE2755" w:rsidP="000B14A2">
            <w:pPr>
              <w:pStyle w:val="aa"/>
            </w:pP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jc w:val="left"/>
            </w:pPr>
            <w:r>
              <w:t>11.57-фл</w:t>
            </w:r>
            <w:proofErr w:type="gramStart"/>
            <w:r>
              <w:t>.П</w:t>
            </w:r>
            <w:proofErr w:type="gramEnd"/>
            <w:r>
              <w:t xml:space="preserve">одт. Сменный </w:t>
            </w:r>
            <w:proofErr w:type="gramStart"/>
            <w:r>
              <w:t>кап</w:t>
            </w:r>
            <w:r>
              <w:t>и</w:t>
            </w:r>
            <w:r>
              <w:t>тан-сменный</w:t>
            </w:r>
            <w:proofErr w:type="gramEnd"/>
            <w:r>
              <w:t xml:space="preserve"> механик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FE2755" w:rsidRDefault="00FE2755" w:rsidP="000B14A2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FE2755" w:rsidRPr="00063DF1" w:rsidRDefault="00FE2755" w:rsidP="000B14A2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FE2755" w:rsidRPr="007F7923" w:rsidRDefault="00FE2755" w:rsidP="000B14A2">
            <w:pPr>
              <w:pStyle w:val="aa"/>
            </w:pPr>
            <w:r w:rsidRPr="007F7923">
              <w:t>командир  судна,</w:t>
            </w:r>
          </w:p>
          <w:p w:rsidR="00E1254D" w:rsidRDefault="00FE2755" w:rsidP="000B14A2">
            <w:pPr>
              <w:pStyle w:val="aa"/>
            </w:pPr>
            <w:r w:rsidRPr="007F7923">
              <w:t xml:space="preserve">начальник отдела охраны труда промышленной и экологической </w:t>
            </w:r>
            <w:r w:rsidRPr="007F7923">
              <w:lastRenderedPageBreak/>
              <w:t xml:space="preserve">безопасности, </w:t>
            </w:r>
          </w:p>
          <w:p w:rsidR="00FE2755" w:rsidRPr="007F7923" w:rsidRDefault="00FE2755" w:rsidP="000B14A2">
            <w:pPr>
              <w:pStyle w:val="aa"/>
            </w:pPr>
            <w:r w:rsidRPr="007F7923">
              <w:t>начальник  службы по персоналу и социальной политике</w:t>
            </w: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5F60EB">
        <w:trPr>
          <w:jc w:val="center"/>
        </w:trPr>
        <w:tc>
          <w:tcPr>
            <w:tcW w:w="15563" w:type="dxa"/>
            <w:gridSpan w:val="6"/>
            <w:vAlign w:val="center"/>
          </w:tcPr>
          <w:p w:rsidR="00FE2755" w:rsidRPr="00063DF1" w:rsidRDefault="00FE2755" w:rsidP="00DB70BA">
            <w:pPr>
              <w:pStyle w:val="aa"/>
            </w:pPr>
            <w:r>
              <w:rPr>
                <w:b/>
                <w:i/>
              </w:rPr>
              <w:lastRenderedPageBreak/>
              <w:t>Филиал АО «ЕРП» Красноярский судоремонтный центр</w:t>
            </w: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rPr>
                <w:i/>
              </w:rPr>
            </w:pPr>
            <w:r>
              <w:rPr>
                <w:i/>
              </w:rPr>
              <w:t>электромонтажный цех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jc w:val="left"/>
            </w:pPr>
            <w:r>
              <w:t>09.09-КСЦ. Аккумуляторщик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  <w:r>
              <w:t>Тяжесть: Соблюдать рациональные р</w:t>
            </w:r>
            <w:r>
              <w:t>е</w:t>
            </w:r>
            <w:r>
              <w:t>жимы труда  и отдыха</w:t>
            </w:r>
          </w:p>
        </w:tc>
        <w:tc>
          <w:tcPr>
            <w:tcW w:w="2835" w:type="dxa"/>
            <w:vAlign w:val="center"/>
          </w:tcPr>
          <w:p w:rsidR="00FE2755" w:rsidRDefault="00FE2755" w:rsidP="00DB70BA">
            <w:pPr>
              <w:pStyle w:val="aa"/>
            </w:pPr>
            <w:r>
              <w:t xml:space="preserve">Снижение тяжести трудового процесса </w:t>
            </w:r>
          </w:p>
        </w:tc>
        <w:tc>
          <w:tcPr>
            <w:tcW w:w="1384" w:type="dxa"/>
            <w:vAlign w:val="center"/>
          </w:tcPr>
          <w:p w:rsidR="00FE2755" w:rsidRPr="00063DF1" w:rsidRDefault="00FE2755" w:rsidP="00DB70BA">
            <w:pPr>
              <w:pStyle w:val="aa"/>
            </w:pPr>
            <w:r>
              <w:t>Январь 2017</w:t>
            </w:r>
          </w:p>
        </w:tc>
        <w:tc>
          <w:tcPr>
            <w:tcW w:w="3294" w:type="dxa"/>
            <w:vAlign w:val="center"/>
          </w:tcPr>
          <w:p w:rsidR="00FE2755" w:rsidRDefault="00FE2755" w:rsidP="00A14982">
            <w:pPr>
              <w:pStyle w:val="aa"/>
            </w:pPr>
            <w:r>
              <w:t>начальник эл</w:t>
            </w:r>
            <w:r w:rsidRPr="00A14982">
              <w:rPr>
                <w:spacing w:val="-20"/>
              </w:rPr>
              <w:t>ектромонт</w:t>
            </w:r>
            <w:r>
              <w:t>ажного цеха</w:t>
            </w:r>
          </w:p>
          <w:p w:rsidR="00FE2755" w:rsidRPr="00063DF1" w:rsidRDefault="00FE2755" w:rsidP="00A14982">
            <w:pPr>
              <w:pStyle w:val="aa"/>
            </w:pPr>
            <w:r>
              <w:t>финансово-экономическая служба филиала АО «ЕРП» КСЦ</w:t>
            </w: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rPr>
                <w:i/>
              </w:rPr>
            </w:pPr>
            <w:r>
              <w:rPr>
                <w:i/>
              </w:rPr>
              <w:t>флот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rPr>
                <w:i/>
              </w:rPr>
            </w:pPr>
            <w:r>
              <w:rPr>
                <w:i/>
              </w:rPr>
              <w:t>ПЗС-500-26 (04), пр. Р-109 (н</w:t>
            </w:r>
            <w:r>
              <w:rPr>
                <w:i/>
              </w:rPr>
              <w:t>е</w:t>
            </w:r>
            <w:r>
              <w:rPr>
                <w:i/>
              </w:rPr>
              <w:t>самоходный землесос)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jc w:val="left"/>
            </w:pPr>
            <w:r>
              <w:t>12.04-фл</w:t>
            </w:r>
            <w:proofErr w:type="gramStart"/>
            <w:r>
              <w:t>.К</w:t>
            </w:r>
            <w:proofErr w:type="gramEnd"/>
            <w:r>
              <w:t>СЦ. Моторист-матрос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FE2755" w:rsidRDefault="00FE2755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FE2755" w:rsidRPr="00063DF1" w:rsidRDefault="00FE2755" w:rsidP="00DB70BA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FE2755" w:rsidRPr="007F7923" w:rsidRDefault="00FE2755" w:rsidP="00A14982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FE2755" w:rsidRDefault="00FE2755" w:rsidP="00A14982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надзора,</w:t>
            </w:r>
          </w:p>
          <w:p w:rsidR="00FE2755" w:rsidRPr="00063DF1" w:rsidRDefault="00FE2755" w:rsidP="00A14982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Default="00FE2755" w:rsidP="00AA236D">
            <w:pPr>
              <w:pStyle w:val="aa"/>
              <w:jc w:val="left"/>
            </w:pP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  <w:r>
              <w:t>Вибрация (</w:t>
            </w:r>
            <w:proofErr w:type="gramStart"/>
            <w:r>
              <w:t>общ</w:t>
            </w:r>
            <w:proofErr w:type="gramEnd"/>
            <w:r>
              <w:t>): Соблюдать раци</w:t>
            </w:r>
            <w:r>
              <w:t>о</w:t>
            </w:r>
            <w:r>
              <w:t>нальные режимы труда  и отдыха</w:t>
            </w:r>
          </w:p>
        </w:tc>
        <w:tc>
          <w:tcPr>
            <w:tcW w:w="2835" w:type="dxa"/>
            <w:vAlign w:val="center"/>
          </w:tcPr>
          <w:p w:rsidR="00FE2755" w:rsidRDefault="00FE2755" w:rsidP="00DB70BA">
            <w:pPr>
              <w:pStyle w:val="aa"/>
            </w:pPr>
            <w:r>
              <w:t>Снижение времени возде</w:t>
            </w:r>
            <w:r>
              <w:t>й</w:t>
            </w:r>
            <w:r>
              <w:t xml:space="preserve">ствия вибрации </w:t>
            </w:r>
          </w:p>
        </w:tc>
        <w:tc>
          <w:tcPr>
            <w:tcW w:w="1384" w:type="dxa"/>
            <w:vAlign w:val="center"/>
          </w:tcPr>
          <w:p w:rsidR="00FE2755" w:rsidRPr="00063DF1" w:rsidRDefault="00FE2755" w:rsidP="00DB70BA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FE2755" w:rsidRPr="007F7923" w:rsidRDefault="00FE2755" w:rsidP="00A14982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FE2755" w:rsidRDefault="00FE2755" w:rsidP="00A14982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надзора,</w:t>
            </w:r>
          </w:p>
          <w:p w:rsidR="00FE2755" w:rsidRPr="00063DF1" w:rsidRDefault="00FE2755" w:rsidP="00A14982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rPr>
                <w:i/>
              </w:rPr>
            </w:pPr>
            <w:r>
              <w:rPr>
                <w:i/>
              </w:rPr>
              <w:t>Балахта (10), пр</w:t>
            </w:r>
            <w:proofErr w:type="gramStart"/>
            <w:r>
              <w:rPr>
                <w:i/>
              </w:rPr>
              <w:t>.Р</w:t>
            </w:r>
            <w:proofErr w:type="gramEnd"/>
            <w:r>
              <w:rPr>
                <w:i/>
              </w:rPr>
              <w:t>-14А (букси</w:t>
            </w:r>
            <w:r>
              <w:rPr>
                <w:i/>
              </w:rPr>
              <w:t>р</w:t>
            </w:r>
            <w:r>
              <w:rPr>
                <w:i/>
              </w:rPr>
              <w:t>ный теплоход)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jc w:val="left"/>
            </w:pPr>
            <w:r>
              <w:t>07.10-фл</w:t>
            </w:r>
            <w:proofErr w:type="gramStart"/>
            <w:r>
              <w:t>.К</w:t>
            </w:r>
            <w:proofErr w:type="gramEnd"/>
            <w:r>
              <w:t xml:space="preserve">СЦ. Сменный </w:t>
            </w:r>
            <w:proofErr w:type="gramStart"/>
            <w:r>
              <w:t>кап</w:t>
            </w:r>
            <w:r>
              <w:t>и</w:t>
            </w:r>
            <w:r>
              <w:t>тан-сменный</w:t>
            </w:r>
            <w:proofErr w:type="gramEnd"/>
            <w:r>
              <w:t xml:space="preserve"> механик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FE2755" w:rsidRDefault="00FE2755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FE2755" w:rsidRPr="00063DF1" w:rsidRDefault="00FE2755" w:rsidP="00DB70BA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FE2755" w:rsidRPr="007F7923" w:rsidRDefault="00FE2755" w:rsidP="00A14982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FE2755" w:rsidRDefault="00FE2755" w:rsidP="00670977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  <w:r w:rsidRPr="007F7923">
              <w:t>,</w:t>
            </w:r>
          </w:p>
          <w:p w:rsidR="00FE2755" w:rsidRPr="00063DF1" w:rsidRDefault="00FE2755" w:rsidP="00670977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rPr>
                <w:i/>
              </w:rPr>
            </w:pPr>
            <w:r>
              <w:rPr>
                <w:i/>
              </w:rPr>
              <w:t>РТ-744 (47), пр.1741 (буксир-толкач)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jc w:val="left"/>
            </w:pPr>
            <w:r>
              <w:t>09.47-фл</w:t>
            </w:r>
            <w:proofErr w:type="gramStart"/>
            <w:r>
              <w:t>.К</w:t>
            </w:r>
            <w:proofErr w:type="gramEnd"/>
            <w:r>
              <w:t>СЦ. Первый помо</w:t>
            </w:r>
            <w:r>
              <w:t>щ</w:t>
            </w:r>
            <w:r>
              <w:t>ник электромеханика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FE2755" w:rsidRDefault="00FE2755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FE2755" w:rsidRPr="00063DF1" w:rsidRDefault="00FE2755" w:rsidP="00DB70BA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FE2755" w:rsidRPr="007F7923" w:rsidRDefault="00FE2755" w:rsidP="00A14982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FE2755" w:rsidRDefault="00FE2755" w:rsidP="00670977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  <w:r w:rsidRPr="007F7923">
              <w:t>,</w:t>
            </w:r>
          </w:p>
          <w:p w:rsidR="00FE2755" w:rsidRPr="00063DF1" w:rsidRDefault="00FE2755" w:rsidP="00670977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rPr>
                <w:i/>
              </w:rPr>
            </w:pPr>
            <w:r>
              <w:rPr>
                <w:i/>
              </w:rPr>
              <w:t>Караганда (54), пр. 936 (</w:t>
            </w:r>
            <w:proofErr w:type="gramStart"/>
            <w:r>
              <w:rPr>
                <w:i/>
              </w:rPr>
              <w:t>сух</w:t>
            </w:r>
            <w:r>
              <w:rPr>
                <w:i/>
              </w:rPr>
              <w:t>о</w:t>
            </w:r>
            <w:r>
              <w:rPr>
                <w:i/>
              </w:rPr>
              <w:t>грузный</w:t>
            </w:r>
            <w:proofErr w:type="gramEnd"/>
            <w:r>
              <w:rPr>
                <w:i/>
              </w:rPr>
              <w:t>)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jc w:val="left"/>
            </w:pPr>
            <w:r>
              <w:t>06.54-фл</w:t>
            </w:r>
            <w:proofErr w:type="gramStart"/>
            <w:r>
              <w:t>.К</w:t>
            </w:r>
            <w:proofErr w:type="gramEnd"/>
            <w:r>
              <w:t>СЦ. Моторист-рулевой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FE2755" w:rsidRDefault="00FE2755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FE2755" w:rsidRPr="00063DF1" w:rsidRDefault="00FE2755" w:rsidP="00DB70BA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FE2755" w:rsidRPr="007F7923" w:rsidRDefault="00FE2755" w:rsidP="00A14982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FE2755" w:rsidRDefault="00FE2755" w:rsidP="00670977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  <w:r w:rsidRPr="007F7923">
              <w:t>,</w:t>
            </w:r>
          </w:p>
          <w:p w:rsidR="00FE2755" w:rsidRPr="00063DF1" w:rsidRDefault="00FE2755" w:rsidP="00670977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rPr>
                <w:i/>
              </w:rPr>
            </w:pPr>
            <w:r>
              <w:rPr>
                <w:i/>
              </w:rPr>
              <w:t>Ангара-77 (74), пр</w:t>
            </w:r>
            <w:proofErr w:type="gramStart"/>
            <w:r>
              <w:rPr>
                <w:i/>
              </w:rPr>
              <w:t>.Р</w:t>
            </w:r>
            <w:proofErr w:type="gramEnd"/>
            <w:r>
              <w:rPr>
                <w:i/>
              </w:rPr>
              <w:t>-96 (буксир-</w:t>
            </w:r>
            <w:r>
              <w:rPr>
                <w:i/>
              </w:rPr>
              <w:lastRenderedPageBreak/>
              <w:t>толкач, служебно-вспомогательное судно)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FE2755" w:rsidRDefault="00FE2755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  <w:tr w:rsidR="00FE2755" w:rsidRPr="00AF49A3" w:rsidTr="008B4051">
        <w:trPr>
          <w:jc w:val="center"/>
        </w:trPr>
        <w:tc>
          <w:tcPr>
            <w:tcW w:w="3049" w:type="dxa"/>
            <w:vAlign w:val="center"/>
          </w:tcPr>
          <w:p w:rsidR="00FE2755" w:rsidRPr="00AA236D" w:rsidRDefault="00FE2755" w:rsidP="00AA236D">
            <w:pPr>
              <w:pStyle w:val="aa"/>
              <w:jc w:val="left"/>
            </w:pPr>
            <w:r>
              <w:lastRenderedPageBreak/>
              <w:t>06.74-фл</w:t>
            </w:r>
            <w:proofErr w:type="gramStart"/>
            <w:r>
              <w:t>.К</w:t>
            </w:r>
            <w:proofErr w:type="gramEnd"/>
            <w:r>
              <w:t>СЦ. Старший помо</w:t>
            </w:r>
            <w:r>
              <w:t>щ</w:t>
            </w:r>
            <w:r>
              <w:t xml:space="preserve">ник </w:t>
            </w:r>
            <w:proofErr w:type="gramStart"/>
            <w:r>
              <w:t>капитана-первый</w:t>
            </w:r>
            <w:proofErr w:type="gramEnd"/>
            <w:r>
              <w:t xml:space="preserve"> помощник механика</w:t>
            </w:r>
          </w:p>
        </w:tc>
        <w:tc>
          <w:tcPr>
            <w:tcW w:w="3686" w:type="dxa"/>
            <w:vAlign w:val="center"/>
          </w:tcPr>
          <w:p w:rsidR="00FE2755" w:rsidRDefault="00FE2755" w:rsidP="00DB70BA">
            <w:pPr>
              <w:pStyle w:val="aa"/>
            </w:pPr>
            <w:r>
              <w:t>Шум: Соблюдать рациональные реж</w:t>
            </w:r>
            <w:r>
              <w:t>и</w:t>
            </w:r>
            <w:r>
              <w:t xml:space="preserve">мы труда  и отдыха. Использовать </w:t>
            </w:r>
            <w:proofErr w:type="gramStart"/>
            <w:r>
              <w:t>СИЗ</w:t>
            </w:r>
            <w:proofErr w:type="gramEnd"/>
            <w:r>
              <w:t xml:space="preserve"> органов слуха.</w:t>
            </w:r>
          </w:p>
        </w:tc>
        <w:tc>
          <w:tcPr>
            <w:tcW w:w="2835" w:type="dxa"/>
            <w:vAlign w:val="center"/>
          </w:tcPr>
          <w:p w:rsidR="00FE2755" w:rsidRDefault="00FE2755" w:rsidP="00DB70BA">
            <w:pPr>
              <w:pStyle w:val="aa"/>
            </w:pPr>
            <w:r>
              <w:t>Снижение времени  возде</w:t>
            </w:r>
            <w:r>
              <w:t>й</w:t>
            </w:r>
            <w:r>
              <w:t xml:space="preserve">ствия шума </w:t>
            </w:r>
          </w:p>
        </w:tc>
        <w:tc>
          <w:tcPr>
            <w:tcW w:w="1384" w:type="dxa"/>
            <w:vAlign w:val="center"/>
          </w:tcPr>
          <w:p w:rsidR="00FE2755" w:rsidRPr="00063DF1" w:rsidRDefault="00FE2755" w:rsidP="00DB70BA">
            <w:pPr>
              <w:pStyle w:val="aa"/>
            </w:pPr>
            <w:r>
              <w:t>Постоянно в период нав</w:t>
            </w:r>
            <w:r>
              <w:t>и</w:t>
            </w:r>
            <w:r>
              <w:t>гации</w:t>
            </w:r>
          </w:p>
        </w:tc>
        <w:tc>
          <w:tcPr>
            <w:tcW w:w="3294" w:type="dxa"/>
            <w:vAlign w:val="center"/>
          </w:tcPr>
          <w:p w:rsidR="00FE2755" w:rsidRPr="007F7923" w:rsidRDefault="00FE2755" w:rsidP="00A14982">
            <w:pPr>
              <w:pStyle w:val="aa"/>
            </w:pPr>
            <w:r>
              <w:t>к</w:t>
            </w:r>
            <w:r w:rsidRPr="007F7923">
              <w:t>омандир  судна,</w:t>
            </w:r>
          </w:p>
          <w:p w:rsidR="00FE2755" w:rsidRDefault="00FE2755" w:rsidP="00744213">
            <w:pPr>
              <w:pStyle w:val="aa"/>
            </w:pPr>
            <w:r w:rsidRPr="007F7923">
              <w:t xml:space="preserve">начальник отдела охраны труда </w:t>
            </w:r>
            <w:r>
              <w:t>и пожарного надзора</w:t>
            </w:r>
            <w:r w:rsidRPr="007F7923">
              <w:t>,</w:t>
            </w:r>
          </w:p>
          <w:p w:rsidR="00FE2755" w:rsidRPr="00063DF1" w:rsidRDefault="00FE2755" w:rsidP="00744213">
            <w:pPr>
              <w:pStyle w:val="aa"/>
            </w:pPr>
            <w:r>
              <w:t>начальник планово-экономического отдела</w:t>
            </w:r>
          </w:p>
        </w:tc>
        <w:tc>
          <w:tcPr>
            <w:tcW w:w="1315" w:type="dxa"/>
            <w:vAlign w:val="center"/>
          </w:tcPr>
          <w:p w:rsidR="00FE2755" w:rsidRPr="00063DF1" w:rsidRDefault="00FE2755" w:rsidP="00DB70BA">
            <w:pPr>
              <w:pStyle w:val="aa"/>
            </w:pPr>
          </w:p>
        </w:tc>
      </w:tr>
    </w:tbl>
    <w:p w:rsidR="00DB70BA" w:rsidRDefault="00DB70BA" w:rsidP="00DB70BA"/>
    <w:p w:rsidR="00DB70BA" w:rsidRPr="00AA236D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r w:rsidR="0042624F">
        <w:fldChar w:fldCharType="begin"/>
      </w:r>
      <w:r w:rsidR="0042624F">
        <w:instrText xml:space="preserve"> DOCVARIABLE fill_date \* MERGEFORMAT </w:instrText>
      </w:r>
      <w:r w:rsidR="0042624F">
        <w:fldChar w:fldCharType="separate"/>
      </w:r>
      <w:r w:rsidR="0027547D">
        <w:rPr>
          <w:rStyle w:val="a9"/>
        </w:rPr>
        <w:t xml:space="preserve"> 29.12.2017</w:t>
      </w:r>
      <w:r w:rsidR="00AA236D" w:rsidRPr="00744213">
        <w:rPr>
          <w:rStyle w:val="a9"/>
        </w:rPr>
        <w:t xml:space="preserve"> </w:t>
      </w:r>
      <w:r w:rsidR="0042624F">
        <w:rPr>
          <w:rStyle w:val="a9"/>
        </w:rPr>
        <w:fldChar w:fldCharType="end"/>
      </w:r>
      <w:r w:rsidR="00FD5E7D">
        <w:rPr>
          <w:rStyle w:val="a9"/>
          <w:lang w:val="en-US"/>
        </w:rPr>
        <w:t> </w:t>
      </w:r>
    </w:p>
    <w:p w:rsidR="0065289A" w:rsidRPr="00AA236D" w:rsidRDefault="0065289A" w:rsidP="009A1326">
      <w:pPr>
        <w:rPr>
          <w:sz w:val="18"/>
          <w:szCs w:val="18"/>
        </w:rPr>
      </w:pPr>
    </w:p>
    <w:p w:rsidR="009D6532" w:rsidRDefault="009D6532" w:rsidP="009D6532">
      <w:r w:rsidRPr="003C5C39">
        <w:t>Председатель комиссии по проведению специальной оценки условий труда</w:t>
      </w:r>
    </w:p>
    <w:p w:rsidR="00AA236D" w:rsidRPr="003C5C39" w:rsidRDefault="00AA236D" w:rsidP="009D653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A236D" w:rsidP="009D6532">
            <w:pPr>
              <w:pStyle w:val="aa"/>
            </w:pPr>
            <w:r>
              <w:t>Генеральный директор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A236D" w:rsidP="009D6532">
            <w:pPr>
              <w:pStyle w:val="aa"/>
            </w:pPr>
            <w:r>
              <w:t>Яковлев А.В.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Default="009D6532" w:rsidP="009D6532">
      <w:r w:rsidRPr="003C5C39">
        <w:t>Члены комиссии по проведению спец</w:t>
      </w:r>
      <w:bookmarkStart w:id="3" w:name="_GoBack"/>
      <w:bookmarkEnd w:id="3"/>
      <w:r w:rsidRPr="003C5C39">
        <w:t>иальной оценки условий труда:</w:t>
      </w:r>
    </w:p>
    <w:p w:rsidR="00AA236D" w:rsidRPr="00AA236D" w:rsidRDefault="00AA236D" w:rsidP="009D6532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AA236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A236D" w:rsidP="009D6532">
            <w:pPr>
              <w:pStyle w:val="aa"/>
            </w:pPr>
            <w:r>
              <w:t>Главный инженер АО "ЕРП"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4" w:name="com_chlens"/>
            <w:bookmarkEnd w:id="4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AA236D" w:rsidP="009D6532">
            <w:pPr>
              <w:pStyle w:val="aa"/>
            </w:pPr>
            <w:r>
              <w:t>Четвериков А.С.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AA236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5" w:name="s070_2"/>
            <w:bookmarkEnd w:id="5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AA236D" w:rsidRPr="00AA236D" w:rsidTr="00AA236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  <w:r>
              <w:t>Руководитель управления по работе с персоналом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  <w:r>
              <w:t>Федорова Т.И.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</w:tr>
      <w:tr w:rsidR="00AA236D" w:rsidRPr="00AA236D" w:rsidTr="00AA236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(дата)</w:t>
            </w:r>
          </w:p>
        </w:tc>
      </w:tr>
      <w:tr w:rsidR="00AA236D" w:rsidRPr="00AA236D" w:rsidTr="00AA236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  <w:r>
              <w:t>Заместитель руководителя правового управления АО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  <w:r>
              <w:t>Клименков В.Н.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</w:tr>
      <w:tr w:rsidR="00AA236D" w:rsidRPr="00AA236D" w:rsidTr="00AA236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(дата)</w:t>
            </w:r>
          </w:p>
        </w:tc>
      </w:tr>
      <w:tr w:rsidR="00AA236D" w:rsidRPr="00AA236D" w:rsidTr="00AA236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  <w:r>
              <w:t>Начальник службы охраны труда, п</w:t>
            </w:r>
            <w:r>
              <w:t>о</w:t>
            </w:r>
            <w:r>
              <w:t>жарной безопасности и эколог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  <w:r>
              <w:t>Леонов Ю.Н.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</w:tr>
      <w:tr w:rsidR="00AA236D" w:rsidRPr="00AA236D" w:rsidTr="00AA236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(дата)</w:t>
            </w:r>
          </w:p>
        </w:tc>
      </w:tr>
      <w:tr w:rsidR="00AA236D" w:rsidRPr="00AA236D" w:rsidTr="00AA236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  <w:r>
              <w:t>Главный специалист службы охраны труда, пожарной безопасности и экол</w:t>
            </w:r>
            <w:r>
              <w:t>о</w:t>
            </w:r>
            <w:r>
              <w:t>г</w:t>
            </w:r>
            <w:proofErr w:type="gramStart"/>
            <w:r>
              <w:t>ии АО</w:t>
            </w:r>
            <w:proofErr w:type="gramEnd"/>
            <w:r>
              <w:t xml:space="preserve"> "ЕРП"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  <w:proofErr w:type="spellStart"/>
            <w:r>
              <w:t>Карзевич</w:t>
            </w:r>
            <w:proofErr w:type="spellEnd"/>
            <w:r>
              <w:t xml:space="preserve">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</w:tr>
      <w:tr w:rsidR="00AA236D" w:rsidRPr="00AA236D" w:rsidTr="00AA236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(дата)</w:t>
            </w:r>
          </w:p>
        </w:tc>
      </w:tr>
      <w:tr w:rsidR="00AA236D" w:rsidRPr="00AA236D" w:rsidTr="00AA236D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  <w:r>
              <w:t>Председатель Енисейской бассейновой профсоюзной организации Профсоюза работников водного транспорта РФ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  <w:r>
              <w:t>Иванов А.А.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236D" w:rsidRPr="00AA236D" w:rsidRDefault="00AA236D" w:rsidP="009D6532">
            <w:pPr>
              <w:pStyle w:val="aa"/>
            </w:pPr>
          </w:p>
        </w:tc>
      </w:tr>
      <w:tr w:rsidR="00AA236D" w:rsidRPr="00AA236D" w:rsidTr="00AA236D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A236D" w:rsidRPr="00AA236D" w:rsidRDefault="00AA236D" w:rsidP="009D6532">
            <w:pPr>
              <w:pStyle w:val="aa"/>
              <w:rPr>
                <w:vertAlign w:val="superscript"/>
              </w:rPr>
            </w:pPr>
            <w:r w:rsidRPr="00AA236D">
              <w:rPr>
                <w:vertAlign w:val="superscript"/>
              </w:rPr>
              <w:t>(дата)</w:t>
            </w:r>
          </w:p>
        </w:tc>
      </w:tr>
    </w:tbl>
    <w:p w:rsidR="001B06AD" w:rsidRPr="00940485" w:rsidRDefault="001B06AD" w:rsidP="001B06AD"/>
    <w:sectPr w:rsidR="001B06AD" w:rsidRPr="00940485" w:rsidSect="007862AB">
      <w:pgSz w:w="16838" w:h="11906" w:orient="landscape"/>
      <w:pgMar w:top="899" w:right="851" w:bottom="851" w:left="85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24F" w:rsidRPr="00AA236D" w:rsidRDefault="0042624F" w:rsidP="00AA236D">
      <w:r>
        <w:separator/>
      </w:r>
    </w:p>
  </w:endnote>
  <w:endnote w:type="continuationSeparator" w:id="0">
    <w:p w:rsidR="0042624F" w:rsidRPr="00AA236D" w:rsidRDefault="0042624F" w:rsidP="00AA2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24F" w:rsidRPr="00AA236D" w:rsidRDefault="0042624F" w:rsidP="00AA236D">
      <w:r>
        <w:separator/>
      </w:r>
    </w:p>
  </w:footnote>
  <w:footnote w:type="continuationSeparator" w:id="0">
    <w:p w:rsidR="0042624F" w:rsidRPr="00AA236D" w:rsidRDefault="0042624F" w:rsidP="00AA2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eh_info" w:val=" Акционерное общество &quot;Енисейское речное пароходство&quot; "/>
    <w:docVar w:name="fill_date" w:val="       "/>
    <w:docVar w:name="org_name" w:val="     "/>
    <w:docVar w:name="pers_guids" w:val="F0BA797FB80444DEA9A8AA4195374093@136-989-608 29"/>
    <w:docVar w:name="pers_snils" w:val="F0BA797FB80444DEA9A8AA4195374093@136-989-608 29"/>
    <w:docVar w:name="rbtd_name" w:val="Акционерное общество &quot;Енисейское речное пароходство&quot;"/>
    <w:docVar w:name="sv_docs" w:val="1"/>
  </w:docVars>
  <w:rsids>
    <w:rsidRoot w:val="00AA236D"/>
    <w:rsid w:val="0002033E"/>
    <w:rsid w:val="00056BFC"/>
    <w:rsid w:val="0007776A"/>
    <w:rsid w:val="00093D2E"/>
    <w:rsid w:val="000C5130"/>
    <w:rsid w:val="00196135"/>
    <w:rsid w:val="001A7AC3"/>
    <w:rsid w:val="001B06AD"/>
    <w:rsid w:val="001F4ADF"/>
    <w:rsid w:val="00237B32"/>
    <w:rsid w:val="0027547D"/>
    <w:rsid w:val="003A1C01"/>
    <w:rsid w:val="003A2259"/>
    <w:rsid w:val="003B59EE"/>
    <w:rsid w:val="003C79E5"/>
    <w:rsid w:val="0042624F"/>
    <w:rsid w:val="00483A6A"/>
    <w:rsid w:val="00495D50"/>
    <w:rsid w:val="004B7161"/>
    <w:rsid w:val="004C6BD0"/>
    <w:rsid w:val="004D3FF5"/>
    <w:rsid w:val="004E5CB1"/>
    <w:rsid w:val="0053310E"/>
    <w:rsid w:val="00547088"/>
    <w:rsid w:val="005567D6"/>
    <w:rsid w:val="005645F0"/>
    <w:rsid w:val="00572AE0"/>
    <w:rsid w:val="00584289"/>
    <w:rsid w:val="005F64E6"/>
    <w:rsid w:val="0065289A"/>
    <w:rsid w:val="00670977"/>
    <w:rsid w:val="0067226F"/>
    <w:rsid w:val="00694516"/>
    <w:rsid w:val="006E662C"/>
    <w:rsid w:val="00725C51"/>
    <w:rsid w:val="00744213"/>
    <w:rsid w:val="007746A7"/>
    <w:rsid w:val="007862AB"/>
    <w:rsid w:val="007C65E3"/>
    <w:rsid w:val="007F234B"/>
    <w:rsid w:val="00820552"/>
    <w:rsid w:val="008B4051"/>
    <w:rsid w:val="008C0968"/>
    <w:rsid w:val="00940485"/>
    <w:rsid w:val="009647F7"/>
    <w:rsid w:val="009A1326"/>
    <w:rsid w:val="009D6532"/>
    <w:rsid w:val="00A026A4"/>
    <w:rsid w:val="00A14982"/>
    <w:rsid w:val="00A567D1"/>
    <w:rsid w:val="00AA236D"/>
    <w:rsid w:val="00AA6A25"/>
    <w:rsid w:val="00B12F45"/>
    <w:rsid w:val="00B1405F"/>
    <w:rsid w:val="00B24FD3"/>
    <w:rsid w:val="00B319C9"/>
    <w:rsid w:val="00B3448B"/>
    <w:rsid w:val="00B45A29"/>
    <w:rsid w:val="00B5534B"/>
    <w:rsid w:val="00BA560A"/>
    <w:rsid w:val="00BD0A92"/>
    <w:rsid w:val="00C0355B"/>
    <w:rsid w:val="00C04CAF"/>
    <w:rsid w:val="00C45714"/>
    <w:rsid w:val="00C93056"/>
    <w:rsid w:val="00CA2E96"/>
    <w:rsid w:val="00CD2568"/>
    <w:rsid w:val="00D11966"/>
    <w:rsid w:val="00DB70BA"/>
    <w:rsid w:val="00DC0F74"/>
    <w:rsid w:val="00DD6622"/>
    <w:rsid w:val="00E1254D"/>
    <w:rsid w:val="00E25119"/>
    <w:rsid w:val="00E458F1"/>
    <w:rsid w:val="00EB7BDE"/>
    <w:rsid w:val="00EC5373"/>
    <w:rsid w:val="00F10963"/>
    <w:rsid w:val="00F262EE"/>
    <w:rsid w:val="00F81844"/>
    <w:rsid w:val="00F835B0"/>
    <w:rsid w:val="00FD4EE4"/>
    <w:rsid w:val="00FD5E7D"/>
    <w:rsid w:val="00FE2755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A236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A236D"/>
    <w:rPr>
      <w:sz w:val="24"/>
    </w:rPr>
  </w:style>
  <w:style w:type="paragraph" w:styleId="ad">
    <w:name w:val="footer"/>
    <w:basedOn w:val="a"/>
    <w:link w:val="ae"/>
    <w:rsid w:val="00AA23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A236D"/>
    <w:rPr>
      <w:sz w:val="24"/>
    </w:rPr>
  </w:style>
  <w:style w:type="paragraph" w:styleId="af">
    <w:name w:val="Balloon Text"/>
    <w:basedOn w:val="a"/>
    <w:link w:val="af0"/>
    <w:rsid w:val="00C04CA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C04C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AA236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A236D"/>
    <w:rPr>
      <w:sz w:val="24"/>
    </w:rPr>
  </w:style>
  <w:style w:type="paragraph" w:styleId="ad">
    <w:name w:val="footer"/>
    <w:basedOn w:val="a"/>
    <w:link w:val="ae"/>
    <w:rsid w:val="00AA236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AA236D"/>
    <w:rPr>
      <w:sz w:val="24"/>
    </w:rPr>
  </w:style>
  <w:style w:type="paragraph" w:styleId="af">
    <w:name w:val="Balloon Text"/>
    <w:basedOn w:val="a"/>
    <w:link w:val="af0"/>
    <w:rsid w:val="00C04CA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C04C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56</TotalTime>
  <Pages>1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RePack by SPecialiST</Company>
  <LinksUpToDate>false</LinksUpToDate>
  <CharactersWithSpaces>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t.shtreinberger</dc:creator>
  <cp:lastModifiedBy>Карзевич</cp:lastModifiedBy>
  <cp:revision>5</cp:revision>
  <cp:lastPrinted>2018-01-09T02:19:00Z</cp:lastPrinted>
  <dcterms:created xsi:type="dcterms:W3CDTF">2017-12-27T05:48:00Z</dcterms:created>
  <dcterms:modified xsi:type="dcterms:W3CDTF">2018-01-09T03:05:00Z</dcterms:modified>
</cp:coreProperties>
</file>